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100F05" w:rsidP="006B4D49">
      <w:pPr>
        <w:jc w:val="center"/>
        <w:rPr>
          <w:b/>
          <w:bCs/>
          <w:shadow/>
          <w:sz w:val="40"/>
          <w:szCs w:val="40"/>
          <w:rtl/>
        </w:rPr>
      </w:pPr>
      <w:r w:rsidRPr="00100F05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0652BD" w:rsidP="00F85CE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تسنيم</w:t>
            </w:r>
            <w:r w:rsidR="00F85CE8"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سامي شعبان أبو طبيخ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AE3F5D" w:rsidRDefault="000652BD" w:rsidP="00F85CE8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0652BD">
              <w:rPr>
                <w:rFonts w:cs="Simplified Arabic"/>
                <w:sz w:val="28"/>
                <w:szCs w:val="28"/>
                <w:lang w:eastAsia="en-US"/>
              </w:rPr>
              <w:t xml:space="preserve">Tasneem </w:t>
            </w:r>
            <w:r w:rsidR="00F85CE8" w:rsidRPr="00F85CE8">
              <w:rPr>
                <w:rFonts w:cs="Simplified Arabic"/>
                <w:sz w:val="28"/>
                <w:szCs w:val="28"/>
                <w:lang w:eastAsia="en-US"/>
              </w:rPr>
              <w:t>Sami Shaban</w:t>
            </w:r>
            <w:r w:rsidR="00F85CE8"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="00F85CE8" w:rsidRPr="00F85CE8">
              <w:rPr>
                <w:rFonts w:cs="Simplified Arabic"/>
                <w:sz w:val="28"/>
                <w:szCs w:val="28"/>
                <w:lang w:eastAsia="en-US"/>
              </w:rPr>
              <w:t>Abu</w:t>
            </w:r>
            <w:r w:rsidR="00F85CE8">
              <w:rPr>
                <w:rFonts w:cs="Simplified Arabic"/>
                <w:sz w:val="28"/>
                <w:szCs w:val="28"/>
                <w:lang w:eastAsia="en-US"/>
              </w:rPr>
              <w:t xml:space="preserve"> Tabekh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F85CE8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</w:rPr>
              <w:t>Fem</w:t>
            </w:r>
            <w:r w:rsidR="00723570" w:rsidRPr="00E311A3">
              <w:rPr>
                <w:rFonts w:cs="Simplified Arabic"/>
                <w:sz w:val="28"/>
                <w:szCs w:val="28"/>
              </w:rPr>
              <w:t>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F85CE8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أنثى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0652BD" w:rsidP="009A0337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>12/9/2011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F85CE8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1/6/2016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F85CE8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F85CE8">
              <w:rPr>
                <w:rFonts w:cs="Simplified Arabic"/>
                <w:sz w:val="28"/>
                <w:szCs w:val="28"/>
                <w:lang w:eastAsia="en-US"/>
              </w:rPr>
              <w:t>Iman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F85CE8">
              <w:rPr>
                <w:rFonts w:cs="Simplified Arabic"/>
                <w:sz w:val="28"/>
                <w:szCs w:val="28"/>
                <w:lang w:eastAsia="en-US"/>
              </w:rPr>
              <w:t>Hussein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F85CE8">
              <w:rPr>
                <w:rFonts w:cs="Simplified Arabic"/>
                <w:sz w:val="28"/>
                <w:szCs w:val="28"/>
                <w:lang w:eastAsia="en-US"/>
              </w:rPr>
              <w:t>Abu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Tabekh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F85CE8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ايمان حسين أبو طبيخ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F85CE8" w:rsidP="00877FD3">
            <w:pPr>
              <w:jc w:val="right"/>
              <w:rPr>
                <w:rFonts w:cs="Simplified Arabic"/>
                <w:sz w:val="12"/>
                <w:szCs w:val="12"/>
                <w:rtl/>
                <w:lang w:eastAsia="en-US"/>
              </w:rPr>
            </w:pPr>
            <w:r w:rsidRPr="00F85CE8">
              <w:rPr>
                <w:rFonts w:cs="Simplified Arabic"/>
                <w:sz w:val="28"/>
                <w:szCs w:val="28"/>
                <w:lang w:eastAsia="en-US"/>
              </w:rPr>
              <w:t>Iman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F85CE8">
              <w:rPr>
                <w:rFonts w:cs="Simplified Arabic"/>
                <w:sz w:val="28"/>
                <w:szCs w:val="28"/>
                <w:lang w:eastAsia="en-US"/>
              </w:rPr>
              <w:t>Hussein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F85CE8">
              <w:rPr>
                <w:rFonts w:cs="Simplified Arabic"/>
                <w:sz w:val="28"/>
                <w:szCs w:val="28"/>
                <w:lang w:eastAsia="en-US"/>
              </w:rPr>
              <w:t>Abu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Tabekh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F85CE8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ايمان حسين أبو طبيخ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F85CE8" w:rsidP="00F85CE8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F85CE8">
              <w:rPr>
                <w:rFonts w:cs="Simplified Arabic"/>
                <w:sz w:val="28"/>
                <w:szCs w:val="28"/>
                <w:lang w:eastAsia="en-US"/>
              </w:rPr>
              <w:t>G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aZa- Al Mushtel 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F85CE8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F85CE8">
              <w:rPr>
                <w:rFonts w:cs="Simplified Arabic"/>
                <w:sz w:val="24"/>
                <w:szCs w:val="24"/>
                <w:rtl/>
                <w:lang w:eastAsia="en-US"/>
              </w:rPr>
              <w:t>غزة- المشتل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F85CE8" w:rsidP="00DB56FB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5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0652BD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Child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0652BD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طفل</w:t>
            </w:r>
            <w:r w:rsidR="00F85CE8">
              <w:rPr>
                <w:rFonts w:cs="Simplified Arabic" w:hint="cs"/>
                <w:sz w:val="26"/>
                <w:szCs w:val="26"/>
                <w:rtl/>
                <w:lang w:eastAsia="en-US"/>
              </w:rPr>
              <w:t xml:space="preserve"> 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3A2552" w:rsidP="00877FD3">
            <w:pPr>
              <w:jc w:val="right"/>
              <w:rPr>
                <w:rFonts w:cs="Simplified Arabic" w:hint="cs"/>
                <w:sz w:val="28"/>
                <w:szCs w:val="28"/>
                <w:rtl/>
                <w:lang w:eastAsia="en-US"/>
              </w:rPr>
            </w:pP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3A2552" w:rsidP="00877FD3">
            <w:pPr>
              <w:jc w:val="lowKashida"/>
              <w:rPr>
                <w:rFonts w:cs="Simplified Arabic" w:hint="cs"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CB9" w:rsidRDefault="00BD4CB9">
      <w:r>
        <w:separator/>
      </w:r>
    </w:p>
  </w:endnote>
  <w:endnote w:type="continuationSeparator" w:id="1">
    <w:p w:rsidR="00BD4CB9" w:rsidRDefault="00BD4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100F05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CB9" w:rsidRDefault="00BD4CB9">
      <w:r>
        <w:separator/>
      </w:r>
    </w:p>
  </w:footnote>
  <w:footnote w:type="continuationSeparator" w:id="1">
    <w:p w:rsidR="00BD4CB9" w:rsidRDefault="00BD4C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100F05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652BD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0F05"/>
    <w:rsid w:val="00103274"/>
    <w:rsid w:val="001A0E77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D4CB9"/>
    <w:rsid w:val="00BE38AC"/>
    <w:rsid w:val="00BF564D"/>
    <w:rsid w:val="00C004F1"/>
    <w:rsid w:val="00C078BF"/>
    <w:rsid w:val="00C2159D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62BFF"/>
    <w:rsid w:val="00E82553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85CE8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6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57320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83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30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3045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425812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32081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81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99348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7476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102868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13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6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16789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63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7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6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4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523300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785274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193844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77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3233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99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480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1846818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766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8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60505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7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5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1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5631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826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1896116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53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634317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2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12830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1676491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17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2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2016-08-27T10:35:00Z</dcterms:created>
  <dcterms:modified xsi:type="dcterms:W3CDTF">2016-08-27T10:35:00Z</dcterms:modified>
</cp:coreProperties>
</file>